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/>
  <w:body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ÇIKARMA İŞLEMİNDE EKSİLEN 26,ÇIKAN 15</w:t>
      </w:r>
      <w:r>
        <w:rPr>
          <w:sz w:val="24"/>
        </w:rPr>
        <w:tab/>
        <w:t>%.BİR ÇIKARMA İŞLEMİNDE ÇIKAN 33,FARK 14 İSE EKSİLEN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İSE FARK KAÇTIR?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SAYI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ÇIKARMA İŞLEMİNDE EKSİLEN 29,KALAN 7</w:t>
      </w:r>
      <w:r>
        <w:rPr>
          <w:sz w:val="24"/>
        </w:rPr>
        <w:tab/>
        <w:t>%.BİR ÇIKARMA İŞLEMİNDE KALAN 21,ÇIKAN 18 İSE EKSİLEN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İSE ÇIKAN SAYI KAÇTIR?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SAYI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TOPLAMA İŞLEMİNDE TOPLANANLARDAN</w:t>
      </w:r>
      <w:r>
        <w:rPr>
          <w:sz w:val="24"/>
        </w:rPr>
        <w:tab/>
        <w:t>%.BİR TOPLAMA İŞLEMİNDE BİRİNCİ TOPLANAN 67,DİĞER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BİRİ 45,TOPLAM 63 İSE DİĞER TOPLANAN KAÇTIR?</w:t>
      </w:r>
      <w:r>
        <w:rPr>
          <w:sz w:val="24"/>
        </w:rPr>
        <w:tab/>
        <w:t>TOPLANAN 15 İSE TOPLAM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 xml:space="preserve">%.BİR TOPLAMA İŞLEMİNDE TOPLANANLARDAN </w:t>
      </w:r>
      <w:r>
        <w:rPr>
          <w:sz w:val="24"/>
        </w:rPr>
        <w:tab/>
        <w:t>%.BİR ÇIKARMA İŞLEMİNDE FARK 77,ÇIKAN 13 İSE EKSİLEN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BİRİ 49,TOPLAM 60 İSE DİĞER TOPLANAN KAÇTIR?</w:t>
      </w:r>
      <w:r>
        <w:rPr>
          <w:sz w:val="24"/>
        </w:rPr>
        <w:tab/>
        <w:t>SAYI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ÇARPMA İŞLEMİNDE BİRİNCİ ÇARPAN 18</w:t>
      </w:r>
      <w:r>
        <w:rPr>
          <w:sz w:val="24"/>
        </w:rPr>
        <w:tab/>
      </w:r>
      <w:r>
        <w:rPr>
          <w:sz w:val="24"/>
        </w:rPr>
        <w:tab/>
        <w:t>%.BİR ÇARPMA İŞLEMİNDE ÇARPANLARDAN BİRİ 5,ÇARPIM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İKİNCİ ÇARPAN 6 İSE ÇARPIM KAÇTIR?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55 İSE DİĞER ÇARPAN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ÇARPMA İŞLEMİNDE ÇARPANLARDAN BİRİ</w:t>
      </w:r>
      <w:r>
        <w:rPr>
          <w:sz w:val="24"/>
        </w:rPr>
        <w:tab/>
        <w:t>%.BİR ÇIKARMA İŞLEMİNDE EKSİLEN 44,FARK 20 İSE ÇIKAN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7,ÇARPIM 70 İSE DİĞER ÇARPAN KAÇTIR?</w:t>
      </w:r>
      <w:r>
        <w:rPr>
          <w:sz w:val="24"/>
        </w:rPr>
        <w:tab/>
      </w:r>
      <w:r>
        <w:rPr>
          <w:sz w:val="24"/>
        </w:rPr>
        <w:tab/>
        <w:t>SAYI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BÖLME İŞLEMİNDE BÖLEN 4,BÖLÜM 3</w:t>
      </w:r>
      <w:r>
        <w:rPr>
          <w:sz w:val="24"/>
        </w:rPr>
        <w:tab/>
      </w:r>
      <w:r>
        <w:rPr>
          <w:sz w:val="24"/>
        </w:rPr>
        <w:tab/>
        <w:t>%.BİR BÖLME İŞLEMİNDE BÖLEN 2,BÖLÜM 15,KALAN 1 İSE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KALAN 0 İSE BÖLÜNEN KAÇTIR?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BÖLÜNEN SAYI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TOPLAMA İŞLEMİNDE TOPLANANLARDAN</w:t>
      </w:r>
      <w:r>
        <w:rPr>
          <w:sz w:val="24"/>
        </w:rPr>
        <w:tab/>
        <w:t>%.BİR ÇIKARMA İŞLEMİNDE ÇIKAN 40,FARK 60 İSE EKSİLEN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BİRİ 78,TOPLAM 142 İSE DİĞER TOPLANAN KAÇTIR?</w:t>
      </w:r>
      <w:r>
        <w:rPr>
          <w:sz w:val="24"/>
        </w:rPr>
        <w:tab/>
        <w:t>SAYI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%.BİR ÇARPMA İŞLEMİNDE ÇARPANLARDAN BİRİ</w:t>
      </w:r>
      <w:r>
        <w:rPr>
          <w:sz w:val="24"/>
        </w:rPr>
        <w:tab/>
        <w:t>%.KİLOSU 12 LİRA OLAN ERİKTEN 3 KİLO ALDIM.BORCUM İLE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4,ÇARPIM 608 İSE DİĞER ÇARPAN KAÇTIR?</w:t>
      </w:r>
      <w:r>
        <w:rPr>
          <w:sz w:val="24"/>
        </w:rPr>
        <w:tab/>
      </w:r>
      <w:r>
        <w:rPr>
          <w:sz w:val="24"/>
        </w:rPr>
        <w:tab/>
        <w:t>3 DESTENİN FARKI KAÇTIR?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>%.YARISI 25 OLAN SAYININ 2 KATI KAÇTIR?</w:t>
      </w:r>
      <w:r>
        <w:rPr>
          <w:sz w:val="24"/>
        </w:rPr>
        <w:tab/>
      </w:r>
      <w:r>
        <w:rPr>
          <w:sz w:val="24"/>
        </w:rPr>
        <w:tab/>
        <w:t xml:space="preserve">%.ÇEVRESİ </w:t>
      </w:r>
      <w:smartTag w:uri="urn:schemas-microsoft-com:office:smarttags" w:element="metricconverter">
        <w:smartTagPr>
          <w:attr w:name="ProductID" w:val="608 METRE"/>
        </w:smartTagPr>
        <w:r>
          <w:rPr>
            <w:sz w:val="24"/>
          </w:rPr>
          <w:t>608 METRE</w:t>
        </w:r>
      </w:smartTag>
      <w:r>
        <w:rPr>
          <w:sz w:val="24"/>
        </w:rPr>
        <w:t xml:space="preserve"> OLAN KARE ŞEKLİNDEKİ BİR TARLANIN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BİR KENAR UZUNLUĞU KAÇ METREDİR?</w:t>
      </w: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3326AA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  <w:r>
        <w:rPr>
          <w:sz w:val="24"/>
        </w:rPr>
        <w:t xml:space="preserve">%.KISA KENARI 6,UZUN KENARI </w:t>
      </w:r>
      <w:smartTag w:uri="urn:schemas-microsoft-com:office:smarttags" w:element="metricconverter">
        <w:smartTagPr>
          <w:attr w:name="ProductID" w:val="12 CM"/>
        </w:smartTagPr>
        <w:r>
          <w:rPr>
            <w:sz w:val="24"/>
          </w:rPr>
          <w:t>12 CM</w:t>
        </w:r>
      </w:smartTag>
      <w:r>
        <w:rPr>
          <w:sz w:val="24"/>
        </w:rPr>
        <w:t xml:space="preserve"> OLAN</w:t>
      </w:r>
      <w:r>
        <w:rPr>
          <w:sz w:val="24"/>
        </w:rPr>
        <w:tab/>
      </w:r>
      <w:r>
        <w:rPr>
          <w:sz w:val="24"/>
        </w:rPr>
        <w:tab/>
        <w:t>%.KİLOSU 9 LİRA OLAN MUZDAN 4 KİLO,KİLOSU 7 LİRA OLAN</w:t>
      </w:r>
    </w:p>
    <w:p w:rsidR="00D76A5A" w:rsidRDefault="00D76A5A" w:rsidP="005567E2">
      <w:pPr>
        <w:pStyle w:val="NoSpacing"/>
        <w:ind w:left="-1080" w:right="-1188"/>
        <w:rPr>
          <w:sz w:val="24"/>
        </w:rPr>
      </w:pPr>
      <w:r>
        <w:rPr>
          <w:sz w:val="24"/>
        </w:rPr>
        <w:t>BİR DİKDÖRTGENİN ÇEVRESİ KAÇ CM’DİR?</w:t>
      </w:r>
      <w:r>
        <w:rPr>
          <w:sz w:val="24"/>
        </w:rPr>
        <w:tab/>
      </w:r>
      <w:r>
        <w:rPr>
          <w:sz w:val="24"/>
        </w:rPr>
        <w:tab/>
        <w:t>KİVİDEN 3 KİLO ALDIM.BORCUMUN 2 KATI KAÇ LİRADIR?</w:t>
      </w: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  <w:r>
        <w:rPr>
          <w:sz w:val="24"/>
        </w:rPr>
        <w:t>%.TANESİ 55 LİRA OLAN GÖMLEKTEN 3 TANE,</w:t>
      </w:r>
      <w:r>
        <w:rPr>
          <w:sz w:val="24"/>
        </w:rPr>
        <w:tab/>
      </w:r>
      <w:r>
        <w:rPr>
          <w:sz w:val="24"/>
        </w:rPr>
        <w:tab/>
        <w:t>%.12 KATLI BİR BİNADA HER KATTA 4 DAİRE,HER DAİREDE</w:t>
      </w:r>
    </w:p>
    <w:p w:rsidR="00D76A5A" w:rsidRDefault="00D76A5A" w:rsidP="005567E2">
      <w:pPr>
        <w:pStyle w:val="NoSpacing"/>
        <w:ind w:left="-1080" w:right="-1188"/>
        <w:rPr>
          <w:sz w:val="24"/>
        </w:rPr>
      </w:pPr>
      <w:r>
        <w:rPr>
          <w:sz w:val="24"/>
        </w:rPr>
        <w:t>TANESİ 34 LİRA OLAN KAZAKTAN DA 2 TANE</w:t>
      </w:r>
      <w:r>
        <w:rPr>
          <w:sz w:val="24"/>
        </w:rPr>
        <w:tab/>
      </w:r>
      <w:r>
        <w:rPr>
          <w:sz w:val="24"/>
        </w:rPr>
        <w:tab/>
        <w:t>İSE 6 PENCERE VARDIR.BU BİNADAKİ TOPLAM PENCERE</w:t>
      </w:r>
    </w:p>
    <w:p w:rsidR="00D76A5A" w:rsidRDefault="00D76A5A" w:rsidP="005567E2">
      <w:pPr>
        <w:pStyle w:val="NoSpacing"/>
        <w:ind w:left="-1080" w:right="-1188"/>
        <w:rPr>
          <w:sz w:val="24"/>
        </w:rPr>
      </w:pPr>
      <w:r>
        <w:rPr>
          <w:sz w:val="24"/>
        </w:rPr>
        <w:t>ALDIM.SATICI 5 LİRA İNDİRİM YAPTI.BORCUM</w:t>
      </w:r>
      <w:r>
        <w:rPr>
          <w:sz w:val="24"/>
        </w:rPr>
        <w:tab/>
      </w:r>
      <w:r>
        <w:rPr>
          <w:sz w:val="24"/>
        </w:rPr>
        <w:tab/>
        <w:t>SAYISI KAÇTIR?</w:t>
      </w:r>
    </w:p>
    <w:p w:rsidR="00D76A5A" w:rsidRDefault="00D76A5A" w:rsidP="005567E2">
      <w:pPr>
        <w:pStyle w:val="NoSpacing"/>
        <w:ind w:left="-1080" w:right="-1188"/>
        <w:rPr>
          <w:sz w:val="24"/>
        </w:rPr>
      </w:pPr>
      <w:r>
        <w:rPr>
          <w:sz w:val="24"/>
        </w:rPr>
        <w:t>KAÇ LİRADIR?</w:t>
      </w: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Default="00D76A5A" w:rsidP="005567E2">
      <w:pPr>
        <w:pStyle w:val="NoSpacing"/>
        <w:ind w:left="-1080" w:right="-1188"/>
        <w:rPr>
          <w:sz w:val="24"/>
        </w:rPr>
      </w:pPr>
    </w:p>
    <w:p w:rsidR="00D76A5A" w:rsidRPr="003326AA" w:rsidRDefault="00D76A5A" w:rsidP="005567E2">
      <w:pPr>
        <w:pStyle w:val="NoSpacing"/>
        <w:ind w:left="-1080" w:right="-1188"/>
        <w:rPr>
          <w:sz w:val="24"/>
        </w:rPr>
      </w:pPr>
      <w:hyperlink r:id="rId4" w:history="1">
        <w:r w:rsidRPr="003325F5">
          <w:rPr>
            <w:rStyle w:val="Hyperlink"/>
            <w:sz w:val="24"/>
          </w:rPr>
          <w:t>www.sorubak.com</w:t>
        </w:r>
      </w:hyperlink>
      <w:r>
        <w:rPr>
          <w:sz w:val="24"/>
        </w:rPr>
        <w:t xml:space="preserve"> </w:t>
      </w:r>
    </w:p>
    <w:sectPr w:rsidR="00D76A5A" w:rsidRPr="003326AA" w:rsidSect="003326AA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6AA"/>
    <w:rsid w:val="00046836"/>
    <w:rsid w:val="000B11EB"/>
    <w:rsid w:val="0014500B"/>
    <w:rsid w:val="00196FE2"/>
    <w:rsid w:val="001C074C"/>
    <w:rsid w:val="003325F5"/>
    <w:rsid w:val="003326AA"/>
    <w:rsid w:val="00434DB1"/>
    <w:rsid w:val="004353FD"/>
    <w:rsid w:val="005567E2"/>
    <w:rsid w:val="005632E7"/>
    <w:rsid w:val="005E3FC4"/>
    <w:rsid w:val="00624BE6"/>
    <w:rsid w:val="00684D5D"/>
    <w:rsid w:val="007105BE"/>
    <w:rsid w:val="007873D1"/>
    <w:rsid w:val="008615E5"/>
    <w:rsid w:val="00872A73"/>
    <w:rsid w:val="00882CE3"/>
    <w:rsid w:val="008A08F0"/>
    <w:rsid w:val="00931FE3"/>
    <w:rsid w:val="00B83826"/>
    <w:rsid w:val="00C66813"/>
    <w:rsid w:val="00D76A5A"/>
    <w:rsid w:val="00D76ED6"/>
    <w:rsid w:val="00D77304"/>
    <w:rsid w:val="00E2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  <w:pPr>
      <w:spacing w:after="200" w:line="276" w:lineRule="auto"/>
    </w:pPr>
    <w:rPr>
      <w:sz w:val="32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4500B"/>
    <w:rPr>
      <w:sz w:val="32"/>
      <w:szCs w:val="36"/>
      <w:lang w:eastAsia="en-US"/>
    </w:rPr>
  </w:style>
  <w:style w:type="character" w:styleId="Hyperlink">
    <w:name w:val="Hyperlink"/>
    <w:basedOn w:val="DefaultParagraphFont"/>
    <w:uiPriority w:val="99"/>
    <w:rsid w:val="000468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305</Words>
  <Characters>1742</Characters>
  <Application>Microsoft Office Outlook</Application>
  <DocSecurity>0</DocSecurity>
  <Lines>0</Lines>
  <Paragraphs>0</Paragraphs>
  <ScaleCrop>false</ScaleCrop>
  <Company>OEM A.Ş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edabirsen</cp:lastModifiedBy>
  <cp:revision>2</cp:revision>
  <dcterms:created xsi:type="dcterms:W3CDTF">2009-04-06T09:45:00Z</dcterms:created>
  <dcterms:modified xsi:type="dcterms:W3CDTF">2009-06-30T19:49:00Z</dcterms:modified>
</cp:coreProperties>
</file>